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33F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33F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E33F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E33F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E33F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E33F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E33F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E33F27" w:rsidRPr="00E33F27">
          <w:rPr>
            <w:b w:val="0"/>
          </w:rPr>
          <w:t xml:space="preserve"> 07143/038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E33F27" w:rsidP="00232C8F">
            <w:r>
              <w:t>Заведующий отделением - врач-рентгенолог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E33F27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E33F27" w:rsidRPr="00E33F27">
          <w:rPr>
            <w:rStyle w:val="aa"/>
          </w:rPr>
          <w:t xml:space="preserve"> Поликлиника -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E33F27" w:rsidRPr="00E33F27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E33F27" w:rsidRPr="00E33F27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E33F2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E33F27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E33F27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E33F27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E33F27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E33F27" w:rsidP="00C31869">
            <w:pPr>
              <w:jc w:val="center"/>
            </w:pPr>
            <w:r>
              <w:t>144-941-906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E33F27" w:rsidRPr="00E33F27">
          <w:rPr>
            <w:rStyle w:val="aa"/>
          </w:rPr>
          <w:t xml:space="preserve"> Негатоскоп,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E33F27" w:rsidRPr="00E33F27">
          <w:rPr>
            <w:rStyle w:val="aa"/>
          </w:rPr>
          <w:t xml:space="preserve"> Пленка для рентгеновских снимков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33F2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33F2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E33F2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E33F2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E33F2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12300000-20426. Врачи - рентгенологи, а также врачи, постоянно занятые в рентгенооперационных и ангиографических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33F2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44624" w:rsidRPr="00D44624">
          <w:rPr>
            <w:i/>
            <w:u w:val="single"/>
          </w:rPr>
          <w:t>1. Рекомендации по улучшению и оздоровлению условий труда:</w:t>
        </w:r>
        <w:r w:rsidR="00D44624" w:rsidRPr="00D4462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D44624" w:rsidRPr="00D44624">
          <w:rPr>
            <w:i/>
            <w:u w:val="single"/>
          </w:rPr>
          <w:tab/>
          <w:t>   </w:t>
        </w:r>
        <w:r w:rsidR="00D44624" w:rsidRPr="00D4462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="00D44624" w:rsidRPr="00D44624">
          <w:rPr>
            <w:i/>
            <w:u w:val="single"/>
          </w:rPr>
          <w:tab/>
          <w:t>   </w:t>
        </w:r>
        <w:r w:rsidR="00D44624" w:rsidRPr="00D4462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44624" w:rsidRPr="00D4462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44624" w:rsidRPr="00D44624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33F27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33F27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E33F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33F27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33F27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E33F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33F27" w:rsidRPr="00E33F27" w:rsidTr="00E33F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</w:tr>
      <w:tr w:rsidR="00E33F27" w:rsidRPr="00E33F27" w:rsidTr="00E33F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(дата)</w:t>
            </w:r>
          </w:p>
        </w:tc>
      </w:tr>
      <w:tr w:rsidR="00E33F27" w:rsidRPr="00E33F27" w:rsidTr="00E33F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</w:tr>
      <w:tr w:rsidR="00E33F27" w:rsidRPr="00E33F27" w:rsidTr="00E33F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(дата)</w:t>
            </w:r>
          </w:p>
        </w:tc>
      </w:tr>
      <w:tr w:rsidR="00E33F27" w:rsidRPr="00E33F27" w:rsidTr="00E33F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3F27" w:rsidRPr="00E33F27" w:rsidRDefault="00E33F27" w:rsidP="004E51DC">
            <w:pPr>
              <w:pStyle w:val="a8"/>
            </w:pPr>
          </w:p>
        </w:tc>
      </w:tr>
      <w:tr w:rsidR="00E33F27" w:rsidRPr="00E33F27" w:rsidTr="00E33F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3F27" w:rsidRPr="00E33F27" w:rsidRDefault="00E33F27" w:rsidP="004E51DC">
            <w:pPr>
              <w:pStyle w:val="a8"/>
              <w:rPr>
                <w:vertAlign w:val="superscript"/>
              </w:rPr>
            </w:pPr>
            <w:r w:rsidRPr="00E33F27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454222" w:rsidTr="0045422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D44624" w:rsidP="003C5C39">
            <w:pPr>
              <w:pStyle w:val="a8"/>
            </w:pPr>
            <w:r>
              <w:t>18.10.2016</w:t>
            </w:r>
          </w:p>
        </w:tc>
      </w:tr>
      <w:tr w:rsidR="00EF07A3" w:rsidRPr="0045422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3C5C39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454222" w:rsidRDefault="00454222" w:rsidP="00EF07A3">
            <w:pPr>
              <w:pStyle w:val="a8"/>
              <w:rPr>
                <w:vertAlign w:val="superscript"/>
              </w:rPr>
            </w:pPr>
            <w:r w:rsidRPr="0045422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E33F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33F27" w:rsidP="004E51DC">
            <w:pPr>
              <w:pStyle w:val="a8"/>
            </w:pPr>
            <w:r>
              <w:t>Шапошников Александр Сергеевич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33F2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22" w:rsidRDefault="00454222" w:rsidP="0076042D">
      <w:pPr>
        <w:pStyle w:val="a9"/>
      </w:pPr>
      <w:r>
        <w:separator/>
      </w:r>
    </w:p>
  </w:endnote>
  <w:endnote w:type="continuationSeparator" w:id="0">
    <w:p w:rsidR="00454222" w:rsidRDefault="004542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33F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A25D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A25D2" w:rsidRPr="00C31869">
            <w:rPr>
              <w:rStyle w:val="ad"/>
              <w:sz w:val="20"/>
              <w:szCs w:val="20"/>
            </w:rPr>
            <w:fldChar w:fldCharType="separate"/>
          </w:r>
          <w:r w:rsidR="00E33F27">
            <w:rPr>
              <w:rStyle w:val="ad"/>
              <w:noProof/>
              <w:sz w:val="20"/>
              <w:szCs w:val="20"/>
            </w:rPr>
            <w:t>1</w:t>
          </w:r>
          <w:r w:rsidR="007A25D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3F27" w:rsidRPr="00E33F2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22" w:rsidRDefault="00454222" w:rsidP="0076042D">
      <w:pPr>
        <w:pStyle w:val="a9"/>
      </w:pPr>
      <w:r>
        <w:separator/>
      </w:r>
    </w:p>
  </w:footnote>
  <w:footnote w:type="continuationSeparator" w:id="0">
    <w:p w:rsidR="00454222" w:rsidRDefault="004542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Рентгенолог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8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26C561CD05784C33B995690F5BC616E6"/>
    <w:docVar w:name="rm_id" w:val="238"/>
    <w:docVar w:name="rm_name" w:val="                                          "/>
    <w:docVar w:name="rm_number" w:val=" 07143/03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"/>
    <w:docVar w:name="version" w:val="51"/>
  </w:docVars>
  <w:rsids>
    <w:rsidRoot w:val="0012520A"/>
    <w:rsid w:val="000024F1"/>
    <w:rsid w:val="00025683"/>
    <w:rsid w:val="00046815"/>
    <w:rsid w:val="0005566C"/>
    <w:rsid w:val="000860ED"/>
    <w:rsid w:val="000905BE"/>
    <w:rsid w:val="000D1F5B"/>
    <w:rsid w:val="00110025"/>
    <w:rsid w:val="0012520A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54222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25D2"/>
    <w:rsid w:val="007A4C5E"/>
    <w:rsid w:val="007D1852"/>
    <w:rsid w:val="007D2CEA"/>
    <w:rsid w:val="00835248"/>
    <w:rsid w:val="00883461"/>
    <w:rsid w:val="008854DE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44624"/>
    <w:rsid w:val="00D76DF8"/>
    <w:rsid w:val="00DB1272"/>
    <w:rsid w:val="00DB5302"/>
    <w:rsid w:val="00DD6B1F"/>
    <w:rsid w:val="00E01AD1"/>
    <w:rsid w:val="00E124F4"/>
    <w:rsid w:val="00E33F27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2016-10-18T06:38:00Z</dcterms:created>
  <dcterms:modified xsi:type="dcterms:W3CDTF">2016-10-18T09:22:00Z</dcterms:modified>
</cp:coreProperties>
</file>